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8E838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John CROSSEBY</w:t>
      </w:r>
      <w:r>
        <w:t xml:space="preserve">       (fl.1483)</w:t>
      </w:r>
    </w:p>
    <w:p w14:paraId="329171BA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t>of York. Mercer.</w:t>
      </w:r>
    </w:p>
    <w:p w14:paraId="10C4CE0E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</w:p>
    <w:p w14:paraId="6921AE9F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</w:p>
    <w:p w14:paraId="4C350B2A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Alexander Dauson of York, mercer(q.v.), brought a plaint of debt against </w:t>
      </w:r>
    </w:p>
    <w:p w14:paraId="29FA1856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tab/>
      </w:r>
      <w:r>
        <w:tab/>
        <w:t>him and William Crosseby of South Cave, East Riding of Yorkshire(q.v.).</w:t>
      </w:r>
    </w:p>
    <w:p w14:paraId="7A84590E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425968AB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</w:p>
    <w:p w14:paraId="7B114840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</w:p>
    <w:p w14:paraId="610DC12D" w14:textId="77777777" w:rsidR="00595339" w:rsidRDefault="00595339" w:rsidP="00595339">
      <w:pPr>
        <w:pStyle w:val="NoSpacing"/>
        <w:tabs>
          <w:tab w:val="left" w:pos="720"/>
          <w:tab w:val="left" w:pos="1440"/>
        </w:tabs>
      </w:pPr>
      <w:r>
        <w:t>28 November 2019</w:t>
      </w:r>
    </w:p>
    <w:p w14:paraId="7DD8AAE4" w14:textId="77777777" w:rsidR="006B2F86" w:rsidRPr="00E71FC3" w:rsidRDefault="005953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AA7FB" w14:textId="77777777" w:rsidR="00595339" w:rsidRDefault="00595339" w:rsidP="00E71FC3">
      <w:pPr>
        <w:spacing w:after="0" w:line="240" w:lineRule="auto"/>
      </w:pPr>
      <w:r>
        <w:separator/>
      </w:r>
    </w:p>
  </w:endnote>
  <w:endnote w:type="continuationSeparator" w:id="0">
    <w:p w14:paraId="56641F3E" w14:textId="77777777" w:rsidR="00595339" w:rsidRDefault="005953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99E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0DA85" w14:textId="77777777" w:rsidR="00595339" w:rsidRDefault="00595339" w:rsidP="00E71FC3">
      <w:pPr>
        <w:spacing w:after="0" w:line="240" w:lineRule="auto"/>
      </w:pPr>
      <w:r>
        <w:separator/>
      </w:r>
    </w:p>
  </w:footnote>
  <w:footnote w:type="continuationSeparator" w:id="0">
    <w:p w14:paraId="35B5653D" w14:textId="77777777" w:rsidR="00595339" w:rsidRDefault="005953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39"/>
    <w:rsid w:val="001A7C09"/>
    <w:rsid w:val="00577BD5"/>
    <w:rsid w:val="0059533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BB9E3"/>
  <w15:chartTrackingRefBased/>
  <w15:docId w15:val="{A5D52CAD-7521-4272-A1E6-D1944325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953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2019-12-10T21:21:00Z</dcterms:created>
  <dcterms:modified xsi:type="dcterms:W3CDTF">2019-12-10T21:23:00Z</dcterms:modified>
</cp:coreProperties>
</file>